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9BC" w:rsidRDefault="009769BC" w:rsidP="00FD0AD6">
      <w:pPr>
        <w:rPr>
          <w:rFonts w:ascii="Arial" w:hAnsi="Arial" w:cs="Arial"/>
        </w:rPr>
      </w:pPr>
      <w:bookmarkStart w:id="0" w:name="Par431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 2</w:t>
      </w:r>
    </w:p>
    <w:p w:rsidR="009769BC" w:rsidRDefault="009769BC" w:rsidP="00FD0AD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к постановлению главы</w:t>
      </w:r>
    </w:p>
    <w:p w:rsidR="009769BC" w:rsidRDefault="009769BC" w:rsidP="00FD0AD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9769BC" w:rsidRDefault="009769BC" w:rsidP="000377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от 22.09.2014   </w:t>
      </w:r>
      <w:r w:rsidRPr="00706336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1518</w:t>
      </w:r>
    </w:p>
    <w:p w:rsidR="009769BC" w:rsidRDefault="009769BC" w:rsidP="000377F5">
      <w:pPr>
        <w:rPr>
          <w:rFonts w:ascii="Arial" w:hAnsi="Arial" w:cs="Arial"/>
        </w:rPr>
      </w:pPr>
    </w:p>
    <w:p w:rsidR="009769BC" w:rsidRDefault="009769BC" w:rsidP="000377F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 Планируемые количественные и качественные показатели эффективности реализации Программы</w:t>
      </w:r>
    </w:p>
    <w:tbl>
      <w:tblPr>
        <w:tblpPr w:leftFromText="180" w:rightFromText="180" w:vertAnchor="text" w:horzAnchor="margin" w:tblpY="399"/>
        <w:tblW w:w="15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5"/>
        <w:gridCol w:w="1417"/>
        <w:gridCol w:w="1701"/>
        <w:gridCol w:w="3544"/>
        <w:gridCol w:w="1559"/>
        <w:gridCol w:w="1701"/>
        <w:gridCol w:w="823"/>
        <w:gridCol w:w="851"/>
        <w:gridCol w:w="850"/>
      </w:tblGrid>
      <w:tr w:rsidR="009769BC" w:rsidRPr="000377F5" w:rsidTr="000377F5">
        <w:tc>
          <w:tcPr>
            <w:tcW w:w="675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N  </w:t>
            </w:r>
            <w:r w:rsidRPr="000377F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85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Задачи,        </w:t>
            </w:r>
            <w:r w:rsidRPr="000377F5">
              <w:rPr>
                <w:sz w:val="24"/>
                <w:szCs w:val="24"/>
              </w:rPr>
              <w:br/>
              <w:t>направленные на</w:t>
            </w:r>
            <w:r w:rsidRPr="000377F5">
              <w:rPr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3118" w:type="dxa"/>
            <w:gridSpan w:val="2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Планируемый объем       </w:t>
            </w:r>
            <w:r w:rsidRPr="000377F5">
              <w:rPr>
                <w:sz w:val="24"/>
                <w:szCs w:val="24"/>
              </w:rPr>
              <w:br/>
              <w:t>финансирования на   решение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 xml:space="preserve">данной задачи   </w:t>
            </w:r>
            <w:r w:rsidRPr="000377F5"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3544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Количественные </w:t>
            </w:r>
            <w:r w:rsidRPr="000377F5">
              <w:rPr>
                <w:sz w:val="24"/>
                <w:szCs w:val="24"/>
              </w:rPr>
              <w:t>и/или</w:t>
            </w:r>
            <w:r w:rsidRPr="000377F5">
              <w:rPr>
                <w:sz w:val="24"/>
                <w:szCs w:val="24"/>
              </w:rPr>
              <w:br/>
              <w:t>качественные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 xml:space="preserve">целевые        </w:t>
            </w:r>
            <w:r w:rsidRPr="000377F5">
              <w:rPr>
                <w:sz w:val="24"/>
                <w:szCs w:val="24"/>
              </w:rPr>
              <w:br/>
              <w:t xml:space="preserve">показатели, </w:t>
            </w:r>
            <w:r>
              <w:rPr>
                <w:sz w:val="24"/>
                <w:szCs w:val="24"/>
              </w:rPr>
              <w:t>х</w:t>
            </w:r>
            <w:r w:rsidRPr="000377F5">
              <w:rPr>
                <w:sz w:val="24"/>
                <w:szCs w:val="24"/>
              </w:rPr>
              <w:t>арактеризующие</w:t>
            </w:r>
            <w:r w:rsidRPr="000377F5">
              <w:rPr>
                <w:sz w:val="24"/>
                <w:szCs w:val="24"/>
              </w:rPr>
              <w:br/>
              <w:t>достижение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 xml:space="preserve">целей и </w:t>
            </w:r>
            <w:r>
              <w:rPr>
                <w:sz w:val="24"/>
                <w:szCs w:val="24"/>
              </w:rPr>
              <w:t>р</w:t>
            </w:r>
            <w:r w:rsidRPr="000377F5">
              <w:rPr>
                <w:sz w:val="24"/>
                <w:szCs w:val="24"/>
              </w:rPr>
              <w:t>ешение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 xml:space="preserve">задач          </w:t>
            </w:r>
          </w:p>
        </w:tc>
        <w:tc>
          <w:tcPr>
            <w:tcW w:w="1559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Единица   </w:t>
            </w:r>
            <w:r w:rsidRPr="000377F5">
              <w:rPr>
                <w:sz w:val="24"/>
                <w:szCs w:val="24"/>
              </w:rPr>
              <w:br/>
              <w:t xml:space="preserve">измерения </w:t>
            </w:r>
          </w:p>
        </w:tc>
        <w:tc>
          <w:tcPr>
            <w:tcW w:w="1701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Базовое   </w:t>
            </w:r>
            <w:r w:rsidRPr="000377F5">
              <w:rPr>
                <w:sz w:val="24"/>
                <w:szCs w:val="24"/>
              </w:rPr>
              <w:br/>
              <w:t>значение показателя (на начало</w:t>
            </w:r>
            <w:r w:rsidRPr="000377F5">
              <w:rPr>
                <w:sz w:val="24"/>
                <w:szCs w:val="24"/>
              </w:rPr>
              <w:br/>
              <w:t>реализации</w:t>
            </w:r>
            <w:r w:rsidRPr="000377F5">
              <w:rPr>
                <w:sz w:val="24"/>
                <w:szCs w:val="24"/>
              </w:rPr>
              <w:br/>
              <w:t>Программы)</w:t>
            </w:r>
          </w:p>
        </w:tc>
        <w:tc>
          <w:tcPr>
            <w:tcW w:w="2524" w:type="dxa"/>
            <w:gridSpan w:val="3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Планируемое   </w:t>
            </w:r>
            <w:r w:rsidRPr="000377F5">
              <w:rPr>
                <w:sz w:val="24"/>
                <w:szCs w:val="24"/>
              </w:rPr>
              <w:br/>
              <w:t xml:space="preserve">значение      </w:t>
            </w:r>
            <w:r w:rsidRPr="000377F5">
              <w:rPr>
                <w:sz w:val="24"/>
                <w:szCs w:val="24"/>
              </w:rPr>
              <w:br/>
              <w:t xml:space="preserve">показателя    </w:t>
            </w:r>
            <w:r w:rsidRPr="000377F5">
              <w:rPr>
                <w:sz w:val="24"/>
                <w:szCs w:val="24"/>
              </w:rPr>
              <w:br/>
              <w:t xml:space="preserve">по годам      </w:t>
            </w:r>
            <w:r w:rsidRPr="000377F5">
              <w:rPr>
                <w:sz w:val="24"/>
                <w:szCs w:val="24"/>
              </w:rPr>
              <w:br/>
              <w:t xml:space="preserve">реализации    </w:t>
            </w:r>
          </w:p>
        </w:tc>
      </w:tr>
      <w:tr w:rsidR="009769BC" w:rsidRPr="000377F5" w:rsidTr="000377F5">
        <w:trPr>
          <w:trHeight w:val="276"/>
        </w:trPr>
        <w:tc>
          <w:tcPr>
            <w:tcW w:w="675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Бюджет        </w:t>
            </w:r>
            <w:r w:rsidRPr="000377F5">
              <w:rPr>
                <w:sz w:val="24"/>
                <w:szCs w:val="24"/>
              </w:rPr>
              <w:br/>
              <w:t>Волоколамского</w:t>
            </w:r>
            <w:r w:rsidRPr="000377F5">
              <w:rPr>
                <w:sz w:val="24"/>
                <w:szCs w:val="24"/>
              </w:rPr>
              <w:br/>
              <w:t>района</w:t>
            </w:r>
          </w:p>
        </w:tc>
        <w:tc>
          <w:tcPr>
            <w:tcW w:w="1701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Другие   </w:t>
            </w:r>
            <w:r w:rsidRPr="000377F5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3544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</w:tr>
      <w:tr w:rsidR="009769BC" w:rsidRPr="000377F5" w:rsidTr="000377F5">
        <w:tc>
          <w:tcPr>
            <w:tcW w:w="675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9769BC" w:rsidRPr="000377F5" w:rsidRDefault="009769BC" w:rsidP="000377F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2016</w:t>
            </w:r>
          </w:p>
        </w:tc>
      </w:tr>
      <w:tr w:rsidR="009769BC" w:rsidRPr="000377F5" w:rsidTr="000377F5">
        <w:tc>
          <w:tcPr>
            <w:tcW w:w="675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10</w:t>
            </w:r>
          </w:p>
        </w:tc>
      </w:tr>
      <w:tr w:rsidR="009769BC" w:rsidRPr="000377F5" w:rsidTr="000377F5">
        <w:trPr>
          <w:trHeight w:val="1441"/>
        </w:trPr>
        <w:tc>
          <w:tcPr>
            <w:tcW w:w="675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Мероприятия,</w:t>
            </w:r>
            <w:r>
              <w:rPr>
                <w:sz w:val="24"/>
                <w:szCs w:val="24"/>
              </w:rPr>
              <w:t xml:space="preserve"> н</w:t>
            </w:r>
            <w:r w:rsidRPr="000377F5">
              <w:rPr>
                <w:sz w:val="24"/>
                <w:szCs w:val="24"/>
              </w:rPr>
              <w:t>аправленные на развитие и</w:t>
            </w:r>
            <w:r>
              <w:rPr>
                <w:sz w:val="24"/>
                <w:szCs w:val="24"/>
              </w:rPr>
              <w:t xml:space="preserve"> п</w:t>
            </w:r>
            <w:r w:rsidRPr="000377F5">
              <w:rPr>
                <w:sz w:val="24"/>
                <w:szCs w:val="24"/>
              </w:rPr>
              <w:t>опуляризацию физической культуры и спорта</w:t>
            </w:r>
          </w:p>
        </w:tc>
        <w:tc>
          <w:tcPr>
            <w:tcW w:w="1417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8245</w:t>
            </w:r>
            <w:r>
              <w:rPr>
                <w:sz w:val="24"/>
                <w:szCs w:val="24"/>
              </w:rPr>
              <w:t>,0</w:t>
            </w: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769BC" w:rsidRPr="000377F5" w:rsidRDefault="009769BC" w:rsidP="000639DA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Доля  жителей Волоколамского муниципального района, принявших участие в  мероприятиях, направленных на развитие и популяризацию физической культуры и спорта</w:t>
            </w: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% от      </w:t>
            </w:r>
            <w:r w:rsidRPr="000377F5">
              <w:rPr>
                <w:sz w:val="24"/>
                <w:szCs w:val="24"/>
              </w:rPr>
              <w:br/>
              <w:t xml:space="preserve">общего    </w:t>
            </w:r>
            <w:r w:rsidRPr="000377F5">
              <w:rPr>
                <w:sz w:val="24"/>
                <w:szCs w:val="24"/>
              </w:rPr>
              <w:br/>
              <w:t xml:space="preserve">числа     </w:t>
            </w:r>
            <w:r w:rsidRPr="000377F5">
              <w:rPr>
                <w:sz w:val="24"/>
                <w:szCs w:val="24"/>
              </w:rPr>
              <w:br/>
              <w:t xml:space="preserve">жителей   </w:t>
            </w:r>
            <w:r w:rsidRPr="000377F5">
              <w:rPr>
                <w:sz w:val="24"/>
                <w:szCs w:val="24"/>
              </w:rPr>
              <w:br/>
              <w:t>района</w:t>
            </w:r>
          </w:p>
        </w:tc>
        <w:tc>
          <w:tcPr>
            <w:tcW w:w="1701" w:type="dxa"/>
          </w:tcPr>
          <w:p w:rsidR="009769BC" w:rsidRPr="000377F5" w:rsidRDefault="009769BC" w:rsidP="00E93FAD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9769BC" w:rsidRPr="000377F5" w:rsidRDefault="009769BC" w:rsidP="00E93FAD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9769BC" w:rsidRPr="000377F5" w:rsidTr="000377F5">
        <w:trPr>
          <w:trHeight w:val="979"/>
        </w:trPr>
        <w:tc>
          <w:tcPr>
            <w:tcW w:w="675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Количество победителей и призеров областных, всероссийских и международных соревнований</w:t>
            </w: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9769BC" w:rsidRPr="000377F5" w:rsidRDefault="009769BC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72</w:t>
            </w: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102</w:t>
            </w:r>
          </w:p>
        </w:tc>
      </w:tr>
      <w:tr w:rsidR="009769BC" w:rsidRPr="000377F5" w:rsidTr="000377F5">
        <w:trPr>
          <w:trHeight w:val="870"/>
        </w:trPr>
        <w:tc>
          <w:tcPr>
            <w:tcW w:w="675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Количество  мероприятий, направленных на развитие и популяризацию физической культуры и спорта</w:t>
            </w: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мероприятий</w:t>
            </w:r>
          </w:p>
        </w:tc>
        <w:tc>
          <w:tcPr>
            <w:tcW w:w="1701" w:type="dxa"/>
          </w:tcPr>
          <w:p w:rsidR="009769BC" w:rsidRPr="000377F5" w:rsidRDefault="009769BC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98</w:t>
            </w: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130</w:t>
            </w:r>
          </w:p>
        </w:tc>
      </w:tr>
      <w:tr w:rsidR="009769BC" w:rsidRPr="000377F5" w:rsidTr="000377F5">
        <w:trPr>
          <w:trHeight w:val="870"/>
        </w:trPr>
        <w:tc>
          <w:tcPr>
            <w:tcW w:w="675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Количество  жителей, систематически занимающихся физической культурой и спортом </w:t>
            </w: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% от      </w:t>
            </w:r>
            <w:r w:rsidRPr="000377F5">
              <w:rPr>
                <w:sz w:val="24"/>
                <w:szCs w:val="24"/>
              </w:rPr>
              <w:br/>
              <w:t xml:space="preserve">общего    </w:t>
            </w:r>
            <w:r w:rsidRPr="000377F5">
              <w:rPr>
                <w:sz w:val="24"/>
                <w:szCs w:val="24"/>
              </w:rPr>
              <w:br/>
              <w:t xml:space="preserve">числа     </w:t>
            </w:r>
            <w:r w:rsidRPr="000377F5">
              <w:rPr>
                <w:sz w:val="24"/>
                <w:szCs w:val="24"/>
              </w:rPr>
              <w:br/>
              <w:t xml:space="preserve">жителей   </w:t>
            </w:r>
            <w:r w:rsidRPr="000377F5">
              <w:rPr>
                <w:sz w:val="24"/>
                <w:szCs w:val="24"/>
              </w:rPr>
              <w:br/>
              <w:t xml:space="preserve">района    </w:t>
            </w:r>
          </w:p>
        </w:tc>
        <w:tc>
          <w:tcPr>
            <w:tcW w:w="170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0377F5">
              <w:rPr>
                <w:sz w:val="24"/>
                <w:szCs w:val="24"/>
              </w:rPr>
              <w:t>,5</w:t>
            </w: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18,5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19,5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20,5</w:t>
            </w:r>
          </w:p>
        </w:tc>
      </w:tr>
      <w:tr w:rsidR="009769BC" w:rsidRPr="000377F5" w:rsidTr="000377F5">
        <w:trPr>
          <w:trHeight w:val="740"/>
        </w:trPr>
        <w:tc>
          <w:tcPr>
            <w:tcW w:w="675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2  </w:t>
            </w:r>
          </w:p>
        </w:tc>
        <w:tc>
          <w:tcPr>
            <w:tcW w:w="1985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417" w:type="dxa"/>
            <w:vMerge w:val="restart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377F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0377F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769BC" w:rsidRPr="000377F5" w:rsidRDefault="009769BC" w:rsidP="000377F5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186521,0</w:t>
            </w: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Приобретение, установка, организация, строительство новых спортивных объектов</w:t>
            </w: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 xml:space="preserve">Количество объектов   </w:t>
            </w:r>
          </w:p>
        </w:tc>
        <w:tc>
          <w:tcPr>
            <w:tcW w:w="170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75</w:t>
            </w: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84</w:t>
            </w:r>
          </w:p>
        </w:tc>
      </w:tr>
      <w:tr w:rsidR="009769BC" w:rsidRPr="000377F5" w:rsidTr="000377F5">
        <w:trPr>
          <w:trHeight w:val="1454"/>
        </w:trPr>
        <w:tc>
          <w:tcPr>
            <w:tcW w:w="675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69BC" w:rsidRPr="000377F5" w:rsidRDefault="009769BC" w:rsidP="000377F5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Единовременная пропускная способность спортивных сооружений в Волоколамском муниципальном районе</w:t>
            </w: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9769BC" w:rsidRPr="000377F5" w:rsidRDefault="009769BC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2030</w:t>
            </w: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2105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2180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2255</w:t>
            </w:r>
          </w:p>
        </w:tc>
      </w:tr>
      <w:tr w:rsidR="009769BC" w:rsidRPr="000377F5" w:rsidTr="000377F5">
        <w:trPr>
          <w:trHeight w:val="1425"/>
        </w:trPr>
        <w:tc>
          <w:tcPr>
            <w:tcW w:w="675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Создание условий для занятий физической культуры и спортом</w:t>
            </w:r>
          </w:p>
        </w:tc>
        <w:tc>
          <w:tcPr>
            <w:tcW w:w="1417" w:type="dxa"/>
          </w:tcPr>
          <w:p w:rsidR="009769BC" w:rsidRPr="000377F5" w:rsidRDefault="009769BC" w:rsidP="00450E2B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880,0</w:t>
            </w:r>
          </w:p>
        </w:tc>
        <w:tc>
          <w:tcPr>
            <w:tcW w:w="1701" w:type="dxa"/>
          </w:tcPr>
          <w:p w:rsidR="009769BC" w:rsidRPr="000377F5" w:rsidRDefault="009769BC" w:rsidP="000377F5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zh-CN"/>
              </w:rPr>
            </w:pPr>
            <w:r w:rsidRPr="000377F5"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3544" w:type="dxa"/>
          </w:tcPr>
          <w:p w:rsidR="009769BC" w:rsidRPr="000377F5" w:rsidRDefault="009769BC" w:rsidP="000377F5">
            <w:pPr>
              <w:pStyle w:val="ConsPlusCell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Количество посещений МУ «Дворец спорта «Лама» жителями Волоколамского муниципального района</w:t>
            </w: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Посещений в месяц</w:t>
            </w:r>
          </w:p>
        </w:tc>
        <w:tc>
          <w:tcPr>
            <w:tcW w:w="1701" w:type="dxa"/>
          </w:tcPr>
          <w:p w:rsidR="009769BC" w:rsidRPr="000377F5" w:rsidRDefault="009769BC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5015</w:t>
            </w:r>
          </w:p>
        </w:tc>
        <w:tc>
          <w:tcPr>
            <w:tcW w:w="823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5500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6000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6500</w:t>
            </w:r>
          </w:p>
        </w:tc>
      </w:tr>
      <w:tr w:rsidR="009769BC" w:rsidRPr="000377F5" w:rsidTr="000377F5">
        <w:trPr>
          <w:trHeight w:val="1425"/>
        </w:trPr>
        <w:tc>
          <w:tcPr>
            <w:tcW w:w="675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Создание условий для занятий физической культуры и спортом для людей с ограниченными</w:t>
            </w:r>
            <w:r>
              <w:rPr>
                <w:sz w:val="24"/>
                <w:szCs w:val="24"/>
              </w:rPr>
              <w:t xml:space="preserve"> </w:t>
            </w:r>
            <w:r w:rsidRPr="000377F5">
              <w:rPr>
                <w:sz w:val="24"/>
                <w:szCs w:val="24"/>
              </w:rPr>
              <w:t>возможностями здоровья</w:t>
            </w:r>
          </w:p>
        </w:tc>
        <w:tc>
          <w:tcPr>
            <w:tcW w:w="1417" w:type="dxa"/>
          </w:tcPr>
          <w:p w:rsidR="009769BC" w:rsidRPr="000377F5" w:rsidRDefault="009769BC" w:rsidP="001C1BBB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896,0</w:t>
            </w:r>
          </w:p>
        </w:tc>
        <w:tc>
          <w:tcPr>
            <w:tcW w:w="1701" w:type="dxa"/>
          </w:tcPr>
          <w:p w:rsidR="009769BC" w:rsidRPr="000377F5" w:rsidRDefault="009769BC" w:rsidP="000377F5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zh-CN"/>
              </w:rPr>
            </w:pPr>
            <w:r w:rsidRPr="000377F5"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3544" w:type="dxa"/>
          </w:tcPr>
          <w:p w:rsidR="009769BC" w:rsidRPr="000377F5" w:rsidRDefault="009769BC" w:rsidP="001C1BBB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Количеств</w:t>
            </w:r>
            <w:r>
              <w:rPr>
                <w:sz w:val="24"/>
                <w:szCs w:val="24"/>
              </w:rPr>
              <w:t>о</w:t>
            </w:r>
            <w:r w:rsidRPr="000377F5">
              <w:rPr>
                <w:sz w:val="24"/>
                <w:szCs w:val="24"/>
              </w:rPr>
              <w:t xml:space="preserve"> лиц с ограниченными возможностями здоровья, посещающих МУ «Физкультурно-оздоровительный клуб спортсменов-инвалидов «Олимп»</w:t>
            </w:r>
          </w:p>
        </w:tc>
        <w:tc>
          <w:tcPr>
            <w:tcW w:w="1559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:rsidR="009769BC" w:rsidRPr="000377F5" w:rsidRDefault="009769BC" w:rsidP="009461F4">
            <w:pPr>
              <w:pStyle w:val="ConsPlusCell"/>
              <w:keepNext/>
              <w:keepLines/>
              <w:jc w:val="center"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135</w:t>
            </w:r>
          </w:p>
        </w:tc>
        <w:tc>
          <w:tcPr>
            <w:tcW w:w="823" w:type="dxa"/>
          </w:tcPr>
          <w:p w:rsidR="009769BC" w:rsidRPr="000377F5" w:rsidRDefault="009769BC" w:rsidP="001C1BBB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 w:rsidRPr="000377F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0377F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0377F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769BC" w:rsidRPr="000377F5" w:rsidRDefault="009769BC" w:rsidP="000377F5">
            <w:pPr>
              <w:pStyle w:val="ConsPlusCell"/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</w:tbl>
    <w:p w:rsidR="009769BC" w:rsidRDefault="009769BC" w:rsidP="000377F5">
      <w:pPr>
        <w:pStyle w:val="ConsPlusNormal"/>
        <w:keepNext/>
        <w:keepLines/>
        <w:widowControl w:val="0"/>
        <w:ind w:firstLine="0"/>
        <w:rPr>
          <w:b/>
          <w:sz w:val="24"/>
          <w:szCs w:val="24"/>
        </w:rPr>
      </w:pPr>
    </w:p>
    <w:p w:rsidR="009769BC" w:rsidRPr="0007214E" w:rsidRDefault="009769BC" w:rsidP="0007214E">
      <w:pPr>
        <w:jc w:val="both"/>
        <w:rPr>
          <w:rFonts w:ascii="Arial" w:hAnsi="Arial" w:cs="Arial"/>
        </w:rPr>
      </w:pPr>
    </w:p>
    <w:sectPr w:rsidR="009769BC" w:rsidRPr="0007214E" w:rsidSect="00160B1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0952"/>
    <w:multiLevelType w:val="hybridMultilevel"/>
    <w:tmpl w:val="72E4F73E"/>
    <w:lvl w:ilvl="0" w:tplc="225A1AE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348F5"/>
    <w:multiLevelType w:val="hybridMultilevel"/>
    <w:tmpl w:val="C55CD046"/>
    <w:lvl w:ilvl="0" w:tplc="9948CF0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10AD6"/>
    <w:multiLevelType w:val="hybridMultilevel"/>
    <w:tmpl w:val="3844EA2A"/>
    <w:lvl w:ilvl="0" w:tplc="0BA0704A">
      <w:start w:val="2015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AD6"/>
    <w:rsid w:val="00004FD3"/>
    <w:rsid w:val="000071C1"/>
    <w:rsid w:val="00016B5B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A16"/>
    <w:rsid w:val="00036D17"/>
    <w:rsid w:val="00037519"/>
    <w:rsid w:val="000377F5"/>
    <w:rsid w:val="00037D89"/>
    <w:rsid w:val="000427A4"/>
    <w:rsid w:val="00043A33"/>
    <w:rsid w:val="00044065"/>
    <w:rsid w:val="000440F0"/>
    <w:rsid w:val="000532C8"/>
    <w:rsid w:val="00053FED"/>
    <w:rsid w:val="00054C59"/>
    <w:rsid w:val="00057F96"/>
    <w:rsid w:val="00061E9F"/>
    <w:rsid w:val="00062B0F"/>
    <w:rsid w:val="000639DA"/>
    <w:rsid w:val="00065FE4"/>
    <w:rsid w:val="0007190E"/>
    <w:rsid w:val="0007214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2633"/>
    <w:rsid w:val="00097CA3"/>
    <w:rsid w:val="000A0A1A"/>
    <w:rsid w:val="000A0D64"/>
    <w:rsid w:val="000A4D8A"/>
    <w:rsid w:val="000A6239"/>
    <w:rsid w:val="000B02C3"/>
    <w:rsid w:val="000B4034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5B4F"/>
    <w:rsid w:val="000E785E"/>
    <w:rsid w:val="000E7AD0"/>
    <w:rsid w:val="000F0E2E"/>
    <w:rsid w:val="000F3820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02D"/>
    <w:rsid w:val="0011528A"/>
    <w:rsid w:val="0011604C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1F60"/>
    <w:rsid w:val="00133EC5"/>
    <w:rsid w:val="00136E57"/>
    <w:rsid w:val="001411CB"/>
    <w:rsid w:val="001434D3"/>
    <w:rsid w:val="00144118"/>
    <w:rsid w:val="00146335"/>
    <w:rsid w:val="00152EA0"/>
    <w:rsid w:val="001534D7"/>
    <w:rsid w:val="00153CDE"/>
    <w:rsid w:val="00160B1C"/>
    <w:rsid w:val="00161394"/>
    <w:rsid w:val="00163930"/>
    <w:rsid w:val="00167169"/>
    <w:rsid w:val="00175A72"/>
    <w:rsid w:val="00176067"/>
    <w:rsid w:val="00180C3E"/>
    <w:rsid w:val="001817B4"/>
    <w:rsid w:val="00185C13"/>
    <w:rsid w:val="00192972"/>
    <w:rsid w:val="0019311A"/>
    <w:rsid w:val="00196D51"/>
    <w:rsid w:val="00197D72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18B6"/>
    <w:rsid w:val="001C1BBB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5B35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485D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A61"/>
    <w:rsid w:val="00235D4F"/>
    <w:rsid w:val="002368C5"/>
    <w:rsid w:val="00237468"/>
    <w:rsid w:val="00241D64"/>
    <w:rsid w:val="002437C8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264"/>
    <w:rsid w:val="00276FA4"/>
    <w:rsid w:val="0028126D"/>
    <w:rsid w:val="00281C8E"/>
    <w:rsid w:val="00290867"/>
    <w:rsid w:val="00293748"/>
    <w:rsid w:val="00294555"/>
    <w:rsid w:val="002951C1"/>
    <w:rsid w:val="00295962"/>
    <w:rsid w:val="00295DCF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5D34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3BBD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4A71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3C68"/>
    <w:rsid w:val="003A52A0"/>
    <w:rsid w:val="003A56A7"/>
    <w:rsid w:val="003A7E5B"/>
    <w:rsid w:val="003B05D7"/>
    <w:rsid w:val="003B0ED9"/>
    <w:rsid w:val="003B1E81"/>
    <w:rsid w:val="003B2FAC"/>
    <w:rsid w:val="003B3862"/>
    <w:rsid w:val="003B5E31"/>
    <w:rsid w:val="003B663A"/>
    <w:rsid w:val="003C1172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0E2B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868C4"/>
    <w:rsid w:val="004900AC"/>
    <w:rsid w:val="004913D3"/>
    <w:rsid w:val="004919AF"/>
    <w:rsid w:val="0049603F"/>
    <w:rsid w:val="004962E0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136"/>
    <w:rsid w:val="004D0BC5"/>
    <w:rsid w:val="004D1623"/>
    <w:rsid w:val="004D168F"/>
    <w:rsid w:val="004D1B23"/>
    <w:rsid w:val="004D3441"/>
    <w:rsid w:val="004D3832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507A8"/>
    <w:rsid w:val="00552538"/>
    <w:rsid w:val="005538C2"/>
    <w:rsid w:val="00553CBB"/>
    <w:rsid w:val="0055504F"/>
    <w:rsid w:val="005550C5"/>
    <w:rsid w:val="00557906"/>
    <w:rsid w:val="00557BB0"/>
    <w:rsid w:val="00561EB3"/>
    <w:rsid w:val="005646DA"/>
    <w:rsid w:val="0056529C"/>
    <w:rsid w:val="00566B3C"/>
    <w:rsid w:val="0056746E"/>
    <w:rsid w:val="005717DB"/>
    <w:rsid w:val="00573E35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A0D81"/>
    <w:rsid w:val="005A13F9"/>
    <w:rsid w:val="005A20C7"/>
    <w:rsid w:val="005A7FFE"/>
    <w:rsid w:val="005B2442"/>
    <w:rsid w:val="005B2DBB"/>
    <w:rsid w:val="005B2ED8"/>
    <w:rsid w:val="005B33FB"/>
    <w:rsid w:val="005B5977"/>
    <w:rsid w:val="005B73FA"/>
    <w:rsid w:val="005C10E4"/>
    <w:rsid w:val="005C1ACE"/>
    <w:rsid w:val="005C3680"/>
    <w:rsid w:val="005C409E"/>
    <w:rsid w:val="005D0B83"/>
    <w:rsid w:val="005D0BB3"/>
    <w:rsid w:val="005D219F"/>
    <w:rsid w:val="005D3933"/>
    <w:rsid w:val="005D4741"/>
    <w:rsid w:val="005E03A7"/>
    <w:rsid w:val="005E5FD6"/>
    <w:rsid w:val="005F36F5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8D9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0DDE"/>
    <w:rsid w:val="00651A01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5DAB"/>
    <w:rsid w:val="006A7964"/>
    <w:rsid w:val="006B23E7"/>
    <w:rsid w:val="006C0859"/>
    <w:rsid w:val="006C5D36"/>
    <w:rsid w:val="006C6324"/>
    <w:rsid w:val="006C67E4"/>
    <w:rsid w:val="006C780D"/>
    <w:rsid w:val="006C7A5F"/>
    <w:rsid w:val="006D2D92"/>
    <w:rsid w:val="006D335D"/>
    <w:rsid w:val="006D4AA1"/>
    <w:rsid w:val="006D4C3F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6336"/>
    <w:rsid w:val="007079DB"/>
    <w:rsid w:val="00714734"/>
    <w:rsid w:val="00715526"/>
    <w:rsid w:val="00716638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6746A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25F6"/>
    <w:rsid w:val="00794443"/>
    <w:rsid w:val="007944A9"/>
    <w:rsid w:val="00794BC3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87E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5735B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C3DBF"/>
    <w:rsid w:val="008C4DFE"/>
    <w:rsid w:val="008C721F"/>
    <w:rsid w:val="008C79DF"/>
    <w:rsid w:val="008D02CB"/>
    <w:rsid w:val="008D0E1A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F80"/>
    <w:rsid w:val="00913B0C"/>
    <w:rsid w:val="00914EBC"/>
    <w:rsid w:val="009155AA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61F4"/>
    <w:rsid w:val="0094722B"/>
    <w:rsid w:val="00951AAA"/>
    <w:rsid w:val="00951D4B"/>
    <w:rsid w:val="009553C3"/>
    <w:rsid w:val="00955FC6"/>
    <w:rsid w:val="009560A4"/>
    <w:rsid w:val="00956CA3"/>
    <w:rsid w:val="00962488"/>
    <w:rsid w:val="0096341A"/>
    <w:rsid w:val="00966D85"/>
    <w:rsid w:val="0096780F"/>
    <w:rsid w:val="00967CBD"/>
    <w:rsid w:val="00970DEE"/>
    <w:rsid w:val="00971B79"/>
    <w:rsid w:val="00972C04"/>
    <w:rsid w:val="00972E8B"/>
    <w:rsid w:val="00973F9E"/>
    <w:rsid w:val="009769BC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29AD"/>
    <w:rsid w:val="009D4127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514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384A"/>
    <w:rsid w:val="00A9405B"/>
    <w:rsid w:val="00A968A7"/>
    <w:rsid w:val="00A9759F"/>
    <w:rsid w:val="00A97FD5"/>
    <w:rsid w:val="00AA0351"/>
    <w:rsid w:val="00AB0913"/>
    <w:rsid w:val="00AB1EAD"/>
    <w:rsid w:val="00AB2CFF"/>
    <w:rsid w:val="00AB36F4"/>
    <w:rsid w:val="00AC1A82"/>
    <w:rsid w:val="00AC2FCC"/>
    <w:rsid w:val="00AC52D5"/>
    <w:rsid w:val="00AC54C2"/>
    <w:rsid w:val="00AC5945"/>
    <w:rsid w:val="00AD0764"/>
    <w:rsid w:val="00AD0CF4"/>
    <w:rsid w:val="00AD3BE8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A66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D0A89"/>
    <w:rsid w:val="00BD133B"/>
    <w:rsid w:val="00BD4B70"/>
    <w:rsid w:val="00BD566D"/>
    <w:rsid w:val="00BE020A"/>
    <w:rsid w:val="00BF5AD3"/>
    <w:rsid w:val="00C00739"/>
    <w:rsid w:val="00C00D43"/>
    <w:rsid w:val="00C010E5"/>
    <w:rsid w:val="00C01142"/>
    <w:rsid w:val="00C05B05"/>
    <w:rsid w:val="00C10B0C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B15"/>
    <w:rsid w:val="00C71E21"/>
    <w:rsid w:val="00C7312C"/>
    <w:rsid w:val="00C75C51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0E78"/>
    <w:rsid w:val="00CD282E"/>
    <w:rsid w:val="00CD2B93"/>
    <w:rsid w:val="00CD3281"/>
    <w:rsid w:val="00CD3759"/>
    <w:rsid w:val="00CD6648"/>
    <w:rsid w:val="00CE112F"/>
    <w:rsid w:val="00CE23B2"/>
    <w:rsid w:val="00CE32B8"/>
    <w:rsid w:val="00CE4FDC"/>
    <w:rsid w:val="00CE5070"/>
    <w:rsid w:val="00CE53D1"/>
    <w:rsid w:val="00CF0FD2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CF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20F2"/>
    <w:rsid w:val="00D343F9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5C28"/>
    <w:rsid w:val="00DC67FA"/>
    <w:rsid w:val="00DD42E9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5EC9"/>
    <w:rsid w:val="00E7690C"/>
    <w:rsid w:val="00E76A82"/>
    <w:rsid w:val="00E85C75"/>
    <w:rsid w:val="00E86FFF"/>
    <w:rsid w:val="00E87F0B"/>
    <w:rsid w:val="00E90206"/>
    <w:rsid w:val="00E911D0"/>
    <w:rsid w:val="00E9216D"/>
    <w:rsid w:val="00E93FAD"/>
    <w:rsid w:val="00E97317"/>
    <w:rsid w:val="00EA0915"/>
    <w:rsid w:val="00EA0965"/>
    <w:rsid w:val="00EA1CA8"/>
    <w:rsid w:val="00EA24FC"/>
    <w:rsid w:val="00EA4FE9"/>
    <w:rsid w:val="00EA549F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73F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C5E"/>
    <w:rsid w:val="00F60F33"/>
    <w:rsid w:val="00F7026A"/>
    <w:rsid w:val="00F70D93"/>
    <w:rsid w:val="00F74C8E"/>
    <w:rsid w:val="00F74FEA"/>
    <w:rsid w:val="00F75488"/>
    <w:rsid w:val="00F7782C"/>
    <w:rsid w:val="00F80E3D"/>
    <w:rsid w:val="00F8269B"/>
    <w:rsid w:val="00F82B20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0AD6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0AD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FD0AD6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D0AD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7214E"/>
    <w:pPr>
      <w:ind w:left="720"/>
    </w:pPr>
  </w:style>
  <w:style w:type="character" w:customStyle="1" w:styleId="BodyTextChar1">
    <w:name w:val="Body Text Char1"/>
    <w:uiPriority w:val="99"/>
    <w:locked/>
    <w:rsid w:val="00E75EC9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75EC9"/>
    <w:pPr>
      <w:jc w:val="both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E5B4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398</Words>
  <Characters>2274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10</cp:revision>
  <cp:lastPrinted>2014-09-25T11:05:00Z</cp:lastPrinted>
  <dcterms:created xsi:type="dcterms:W3CDTF">2014-02-27T07:45:00Z</dcterms:created>
  <dcterms:modified xsi:type="dcterms:W3CDTF">2014-09-25T11:05:00Z</dcterms:modified>
</cp:coreProperties>
</file>